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65E0F" w14:textId="5504E44F" w:rsidR="00BE33C9" w:rsidRPr="00EE5AAF" w:rsidRDefault="00EE5AAF">
      <w:pPr>
        <w:pStyle w:val="Month"/>
        <w:rPr>
          <w:sz w:val="144"/>
          <w:szCs w:val="144"/>
        </w:rPr>
      </w:pPr>
      <w:r w:rsidRPr="00EE5AAF">
        <w:rPr>
          <w:sz w:val="144"/>
          <w:szCs w:val="144"/>
        </w:rPr>
        <w:t>Month/Year</w:t>
      </w: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BE33C9" w14:paraId="673C376A" w14:textId="77777777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7D329C8" w14:textId="77777777" w:rsidR="00BE33C9" w:rsidRDefault="00C47FD1">
            <w:pPr>
              <w:pStyle w:val="Day"/>
            </w:pPr>
            <w:r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2AF6D0AC" w14:textId="77777777" w:rsidR="00BE33C9" w:rsidRDefault="00C47FD1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9B0295B" w14:textId="77777777" w:rsidR="00BE33C9" w:rsidRDefault="00C47FD1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62F5DDA" w14:textId="77777777" w:rsidR="00BE33C9" w:rsidRDefault="00C47FD1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72304D35" w14:textId="77777777" w:rsidR="00BE33C9" w:rsidRDefault="00C47FD1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20EE25D" w14:textId="77777777" w:rsidR="00BE33C9" w:rsidRDefault="00C47FD1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00EEA38" w14:textId="77777777" w:rsidR="00BE33C9" w:rsidRDefault="00C47FD1">
            <w:pPr>
              <w:pStyle w:val="Day"/>
            </w:pPr>
            <w:r>
              <w:t>sat</w:t>
            </w:r>
          </w:p>
        </w:tc>
      </w:tr>
      <w:tr w:rsidR="00BE33C9" w14:paraId="0FF8C3A4" w14:textId="77777777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C26CBE1" w14:textId="77777777" w:rsidR="00BE33C9" w:rsidRDefault="00C47FD1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MonthStart \@ dddd </w:instrText>
            </w:r>
            <w:r>
              <w:rPr>
                <w:rStyle w:val="Emphasis"/>
              </w:rPr>
              <w:fldChar w:fldCharType="separate"/>
            </w:r>
            <w:r w:rsidR="00EE5AAF">
              <w:rPr>
                <w:rStyle w:val="Emphasis"/>
              </w:rPr>
              <w:instrText>Monday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“Sunday" 1 ""\#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7683F92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= “Monday" 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=A2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0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=A2+1 </w:instrText>
            </w:r>
            <w:r w:rsidRPr="00D12878">
              <w:rPr>
                <w:highlight w:val="yellow"/>
              </w:rPr>
              <w:fldChar w:fldCharType="separate"/>
            </w:r>
            <w:r w:rsidRPr="00D12878">
              <w:rPr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01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55B8CCC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= “Tuesday" 01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=B2 </w:instrText>
            </w:r>
            <w:r w:rsidRPr="00D12878">
              <w:rPr>
                <w:highlight w:val="yellow"/>
              </w:rPr>
              <w:fldChar w:fldCharType="separate"/>
            </w:r>
            <w:r w:rsidRPr="00D12878">
              <w:rPr>
                <w:noProof/>
                <w:highlight w:val="yellow"/>
              </w:rPr>
              <w:instrText>1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=B2+1 </w:instrText>
            </w:r>
            <w:r w:rsidRPr="00D12878">
              <w:rPr>
                <w:highlight w:val="yellow"/>
              </w:rPr>
              <w:fldChar w:fldCharType="separate"/>
            </w:r>
            <w:r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02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24352FE6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= “Wednesday" 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=C2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1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=C2+1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02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277B5077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= “Thursday" 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=D2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=D2+1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3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instrText>3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03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0CAAAC4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= “Friday" 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=E2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3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=E2+1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4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instrText>4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04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A05EA42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IF </w:instrText>
            </w: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EE5AAF" w:rsidRPr="00D12878">
              <w:rPr>
                <w:rStyle w:val="Emphasis"/>
                <w:highlight w:val="yellow"/>
              </w:rPr>
              <w:instrText>Monday</w:instrText>
            </w:r>
            <w:r w:rsidRPr="00D12878">
              <w:rPr>
                <w:rStyle w:val="Emphasis"/>
                <w:highlight w:val="yellow"/>
              </w:rPr>
              <w:fldChar w:fldCharType="end"/>
            </w:r>
            <w:r w:rsidRPr="00D12878">
              <w:rPr>
                <w:rStyle w:val="Emphasis"/>
                <w:highlight w:val="yellow"/>
              </w:rPr>
              <w:instrText xml:space="preserve"> = “Saturday" 1 </w:instrText>
            </w: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IF </w:instrText>
            </w: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=F2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instrText>4</w:instrText>
            </w:r>
            <w:r w:rsidRPr="00D12878">
              <w:rPr>
                <w:rStyle w:val="Emphasis"/>
                <w:highlight w:val="yellow"/>
              </w:rPr>
              <w:fldChar w:fldCharType="end"/>
            </w:r>
            <w:r w:rsidRPr="00D12878">
              <w:rPr>
                <w:rStyle w:val="Emphasis"/>
                <w:highlight w:val="yellow"/>
              </w:rPr>
              <w:instrText xml:space="preserve"> &lt;&gt; 0 </w:instrText>
            </w: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=F2+1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instrText>5</w:instrText>
            </w:r>
            <w:r w:rsidRPr="00D12878">
              <w:rPr>
                <w:rStyle w:val="Emphasis"/>
                <w:highlight w:val="yellow"/>
              </w:rPr>
              <w:fldChar w:fldCharType="end"/>
            </w:r>
            <w:r w:rsidRPr="00D12878">
              <w:rPr>
                <w:rStyle w:val="Emphasis"/>
                <w:highlight w:val="yellow"/>
              </w:rPr>
              <w:instrText xml:space="preserve"> ""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EE5AAF" w:rsidRPr="00D12878">
              <w:rPr>
                <w:rStyle w:val="Emphasis"/>
                <w:noProof/>
                <w:highlight w:val="yellow"/>
              </w:rPr>
              <w:instrText>5</w:instrText>
            </w:r>
            <w:r w:rsidRPr="00D12878">
              <w:rPr>
                <w:rStyle w:val="Emphasis"/>
                <w:highlight w:val="yellow"/>
              </w:rPr>
              <w:fldChar w:fldCharType="end"/>
            </w:r>
            <w:r w:rsidRPr="00D12878">
              <w:rPr>
                <w:rStyle w:val="Emphasis"/>
                <w:highlight w:val="yellow"/>
              </w:rPr>
              <w:instrText>\# 0#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EE5AAF" w:rsidRPr="00D12878">
              <w:rPr>
                <w:rStyle w:val="Emphasis"/>
                <w:noProof/>
                <w:highlight w:val="yellow"/>
              </w:rPr>
              <w:t>05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</w:tr>
      <w:tr w:rsidR="00BE33C9" w14:paraId="347E868E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5762000" w14:textId="493605A1" w:rsidR="00BE33C9" w:rsidRPr="00D12878" w:rsidRDefault="00D12878">
            <w:pPr>
              <w:rPr>
                <w:highlight w:val="yellow"/>
              </w:rPr>
            </w:pPr>
            <w:r w:rsidRPr="00D12878">
              <w:rPr>
                <w:highlight w:val="yellow"/>
              </w:rPr>
              <w:t>Plan 1: Study of Maps Ohio and the 50 States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FB68D66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95B3D07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40E726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0F059B9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FAEDB89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228DBA1" w14:textId="77777777" w:rsidR="00BE33C9" w:rsidRPr="00D12878" w:rsidRDefault="00BE33C9">
            <w:pPr>
              <w:rPr>
                <w:highlight w:val="yellow"/>
              </w:rPr>
            </w:pPr>
          </w:p>
        </w:tc>
      </w:tr>
      <w:tr w:rsidR="00BE33C9" w14:paraId="1A44CBBC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4FCD1F8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=G2+1\# 0#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t>06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21015E0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=A4+1 \# 0#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07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E23F2BD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=B4+1\#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08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42417A0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=C4+1 \# 0#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09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7AB1C3C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=D4+1 \# 0#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10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A66EBBD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=E4+1\#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11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96E5F23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=F4+1\# 0#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t>12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</w:tr>
      <w:tr w:rsidR="00BE33C9" w14:paraId="54C4701A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C48B51A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C587D0F" w14:textId="2E8BEA8C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C2A7C1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AA61F7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27D2C2E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714A653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E3D67D0" w14:textId="77777777" w:rsidR="00BE33C9" w:rsidRPr="00D12878" w:rsidRDefault="00BE33C9">
            <w:pPr>
              <w:rPr>
                <w:highlight w:val="yellow"/>
              </w:rPr>
            </w:pPr>
          </w:p>
        </w:tc>
      </w:tr>
      <w:tr w:rsidR="00BE33C9" w14:paraId="27C7C603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F0D719C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=G4+1\# 0#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t>13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1CC312F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=A6+1\#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14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187A4CD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=B6+1\#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15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BCA2650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=C6+1\#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16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52C9CBD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=D6+1 \# 0#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17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B85B1B0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=E6+1\#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18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2FE7B29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=F6+1\# 0#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t>19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</w:tr>
      <w:tr w:rsidR="00BE33C9" w14:paraId="38342B27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6042D25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944A5ED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99E6BDC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9CACF1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EA3611B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CD1348E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0DA0D12" w14:textId="77777777" w:rsidR="00BE33C9" w:rsidRPr="00D12878" w:rsidRDefault="00BE33C9">
            <w:pPr>
              <w:rPr>
                <w:highlight w:val="yellow"/>
              </w:rPr>
            </w:pPr>
          </w:p>
        </w:tc>
      </w:tr>
      <w:tr w:rsidR="00BE33C9" w14:paraId="61BDCB48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468592D" w14:textId="77777777" w:rsidR="00BE33C9" w:rsidRPr="00D12878" w:rsidRDefault="00C47FD1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=G6+1\#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t>20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231DD4D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21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E03B786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22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FA486BD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23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5D1F2A1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24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255C89B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25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FFDAC0A" w14:textId="77777777" w:rsidR="00BE33C9" w:rsidRPr="00D12878" w:rsidRDefault="00C47FD1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=F8+1\#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t>26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BE33C9" w14:paraId="028F5939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92C6638" w14:textId="4DB8CFDD" w:rsidR="00BE33C9" w:rsidRPr="00D12878" w:rsidRDefault="00D12878">
            <w:pPr>
              <w:rPr>
                <w:highlight w:val="green"/>
              </w:rPr>
            </w:pPr>
            <w:r w:rsidRPr="00D12878">
              <w:rPr>
                <w:highlight w:val="green"/>
              </w:rPr>
              <w:t xml:space="preserve">Plan 2: Study of Ohio 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75A3CBF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BD95363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B60DB4E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DC9E6D3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5A8FBED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ED593AF" w14:textId="77777777" w:rsidR="00BE33C9" w:rsidRPr="00D12878" w:rsidRDefault="00BE33C9">
            <w:pPr>
              <w:rPr>
                <w:highlight w:val="green"/>
              </w:rPr>
            </w:pPr>
          </w:p>
        </w:tc>
      </w:tr>
      <w:tr w:rsidR="00BE33C9" w14:paraId="284AC4EE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05E9F78" w14:textId="77777777" w:rsidR="00BE33C9" w:rsidRPr="00D12878" w:rsidRDefault="00C47FD1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=G8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instrText>26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= 0,""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=G8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instrText>26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 &lt;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DocVariable MonthEnd \@ d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EE5AAF" w:rsidRPr="00D12878">
              <w:rPr>
                <w:rStyle w:val="Emphasis"/>
                <w:highlight w:val="green"/>
              </w:rPr>
              <w:instrText>30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=G8+1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instrText>27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""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EE5AAF" w:rsidRPr="00D12878">
              <w:rPr>
                <w:rStyle w:val="Emphasis"/>
                <w:noProof/>
                <w:highlight w:val="green"/>
              </w:rPr>
              <w:instrText>27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>\# 0#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EE5AAF" w:rsidRPr="00D12878">
              <w:rPr>
                <w:rStyle w:val="Emphasis"/>
                <w:noProof/>
                <w:highlight w:val="green"/>
              </w:rPr>
              <w:t>27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18AE8A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27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=A10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27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=A10+1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t>28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2ECBCDA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=B10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=B10+1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t>29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F15AD11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=C10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=C10+1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t>30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D9D5605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=D10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=D10+1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7F9C66D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=E10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31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=E10+1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43DF773" w14:textId="77777777" w:rsidR="00BE33C9" w:rsidRPr="00D12878" w:rsidRDefault="00C47FD1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=F10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instrText>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= 0,""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=F10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29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 &lt;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DocVariable MonthEnd \@ d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highlight w:val="green"/>
              </w:rPr>
              <w:instrText>31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=F10+1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30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""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30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>\# 0#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BE33C9" w14:paraId="356F3F55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771A33E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D9077FC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A57DF0D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814F420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6E659DF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E12AF95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DE6AC5D" w14:textId="77777777" w:rsidR="00BE33C9" w:rsidRPr="00D12878" w:rsidRDefault="00BE33C9">
            <w:pPr>
              <w:rPr>
                <w:highlight w:val="green"/>
              </w:rPr>
            </w:pPr>
          </w:p>
        </w:tc>
      </w:tr>
      <w:tr w:rsidR="00BE33C9" w14:paraId="01E92709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7DD67AA" w14:textId="77777777" w:rsidR="00BE33C9" w:rsidRDefault="00C47FD1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</w:instrText>
            </w:r>
            <w:r>
              <w:rPr>
                <w:rStyle w:val="Emphasis"/>
              </w:rPr>
              <w:fldChar w:fldCharType="separate"/>
            </w:r>
            <w:r w:rsidR="00B75A54">
              <w:rPr>
                <w:rStyle w:val="Emphasis"/>
                <w:noProof/>
              </w:rPr>
              <w:instrText>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3DE98AF" w14:textId="77777777" w:rsidR="00BE33C9" w:rsidRDefault="00C47FD1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=A12</w:instrText>
            </w:r>
            <w:r>
              <w:fldChar w:fldCharType="separate"/>
            </w:r>
            <w:r w:rsidR="00B75A54"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=A12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=A12+1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1D9446B2" w14:textId="77777777" w:rsidR="00BE33C9" w:rsidRDefault="00BE33C9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5C68DB53" w14:textId="77777777" w:rsidR="00BE33C9" w:rsidRDefault="00BE33C9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3DB2F5FD" w14:textId="77777777" w:rsidR="00BE33C9" w:rsidRDefault="00BE33C9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1593C7E6" w14:textId="77777777" w:rsidR="00BE33C9" w:rsidRDefault="00BE33C9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616885FD" w14:textId="77777777" w:rsidR="00BE33C9" w:rsidRDefault="00BE33C9">
            <w:pPr>
              <w:pStyle w:val="Date"/>
              <w:rPr>
                <w:rStyle w:val="Emphasis"/>
              </w:rPr>
            </w:pPr>
          </w:p>
        </w:tc>
      </w:tr>
      <w:tr w:rsidR="00BE33C9" w14:paraId="4D10141F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8B3BDD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08484F3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6ED2BD4" w14:textId="77777777" w:rsidR="00BE33C9" w:rsidRDefault="00BE33C9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3B73DC8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7C9EC5C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87D62EF" w14:textId="77777777" w:rsidR="00BE33C9" w:rsidRDefault="00BE33C9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4938AE" w14:textId="77777777" w:rsidR="00BE33C9" w:rsidRDefault="00BE33C9"/>
        </w:tc>
      </w:tr>
    </w:tbl>
    <w:p w14:paraId="7CE0C9D7" w14:textId="77777777" w:rsidR="00BE33C9" w:rsidRDefault="00BE33C9">
      <w:pPr>
        <w:rPr>
          <w:sz w:val="16"/>
          <w:szCs w:val="16"/>
        </w:rPr>
      </w:pPr>
    </w:p>
    <w:p w14:paraId="4E32B000" w14:textId="77777777" w:rsidR="00EE5AAF" w:rsidRDefault="00EE5AAF">
      <w:pPr>
        <w:rPr>
          <w:sz w:val="16"/>
          <w:szCs w:val="16"/>
        </w:rPr>
      </w:pP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EE5AAF" w14:paraId="070E0272" w14:textId="77777777" w:rsidTr="005C7728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1D98792" w14:textId="77777777" w:rsidR="00EE5AAF" w:rsidRDefault="00EE5AAF" w:rsidP="005C7728">
            <w:pPr>
              <w:pStyle w:val="Day"/>
            </w:pPr>
            <w:r>
              <w:lastRenderedPageBreak/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132B219" w14:textId="77777777" w:rsidR="00EE5AAF" w:rsidRDefault="00EE5AAF" w:rsidP="005C7728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20E73C8E" w14:textId="77777777" w:rsidR="00EE5AAF" w:rsidRDefault="00EE5AAF" w:rsidP="005C7728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20AD466" w14:textId="77777777" w:rsidR="00EE5AAF" w:rsidRDefault="00EE5AAF" w:rsidP="005C7728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4832B77" w14:textId="77777777" w:rsidR="00EE5AAF" w:rsidRDefault="00EE5AAF" w:rsidP="005C7728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72748F9" w14:textId="77777777" w:rsidR="00EE5AAF" w:rsidRDefault="00EE5AAF" w:rsidP="005C7728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9276301" w14:textId="77777777" w:rsidR="00EE5AAF" w:rsidRDefault="00EE5AAF" w:rsidP="005C7728">
            <w:pPr>
              <w:pStyle w:val="Day"/>
            </w:pPr>
            <w:r>
              <w:t>sat</w:t>
            </w:r>
          </w:p>
        </w:tc>
      </w:tr>
      <w:tr w:rsidR="00EE5AAF" w14:paraId="11FF0B14" w14:textId="77777777" w:rsidTr="005C7728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F80842A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highlight w:val="green"/>
              </w:rPr>
              <w:instrText>Monday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= “Sunday" 1 ""\# 0#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05B144D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“Monday" 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01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126AE09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“Tuesday" 01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1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02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43EF3D8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“Wednesday" 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1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02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C17341D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= “Thursday" 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3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3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03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1370EF5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“Friday" 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3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4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4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04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28459F5A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highlight w:val="green"/>
              </w:rPr>
              <w:instrText>Monday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= “Saturday" 1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=F2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4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&lt;&gt; 0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=F2+1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5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""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5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>\# 0#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05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EE5AAF" w14:paraId="0F3EB374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058A768" w14:textId="0CBC59D0" w:rsidR="00EE5AAF" w:rsidRPr="00D12878" w:rsidRDefault="00D12878" w:rsidP="005C7728">
            <w:pPr>
              <w:rPr>
                <w:highlight w:val="green"/>
              </w:rPr>
            </w:pPr>
            <w:r w:rsidRPr="00D12878">
              <w:rPr>
                <w:highlight w:val="green"/>
              </w:rPr>
              <w:t>Plan 2: Study of Ohio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41AE98A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77E4C24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33BF6B7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E74AB0F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D363D3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4A9556B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</w:tr>
      <w:tr w:rsidR="00EE5AAF" w14:paraId="672C9FC1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3772ADA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=G2+1\#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06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DB3D28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=A4+1 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07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69F4228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=B4+1\#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08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6B9C137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=C4+1 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09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F3615CC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=D4+1 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10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8EF2381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=E4+1\#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11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31D105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=F4+1\#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12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EE5AAF" w14:paraId="6CA1F5D1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5F9A161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4B0E027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09410CF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55AA77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0798C33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2042265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3A85A6F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</w:tr>
      <w:tr w:rsidR="00EE5AAF" w14:paraId="2C008527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C60342F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=G4+1\#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13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1BEC013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=A6+1\#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14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DDB59F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=B6+1\#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15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3163F8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=C6+1\#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16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78F0051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=D6+1 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17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40C161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=E6+1\#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18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EB76092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=F6+1\#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19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EE5AAF" w14:paraId="1B19926E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B00E0EB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C1503E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2302F32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D8F4E62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DBEC86F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B1C4B6D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7866D3E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</w:tr>
      <w:tr w:rsidR="00EE5AAF" w14:paraId="4167F9C2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F135490" w14:textId="77777777" w:rsidR="00EE5AAF" w:rsidRPr="00D12878" w:rsidRDefault="00EE5AAF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=G6+1\#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20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39FE08B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21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776123C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22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7A64430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23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092CEB7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24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B10FDD3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25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5E65C19" w14:textId="77777777" w:rsidR="00EE5AAF" w:rsidRPr="00D12878" w:rsidRDefault="00EE5AAF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=F8+1\#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26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EE5AAF" w14:paraId="70973CF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CE556AD" w14:textId="26B84587" w:rsidR="00EE5AAF" w:rsidRPr="00D12878" w:rsidRDefault="00D12878" w:rsidP="00D12878">
            <w:pPr>
              <w:jc w:val="center"/>
              <w:rPr>
                <w:highlight w:val="cyan"/>
              </w:rPr>
            </w:pPr>
            <w:r w:rsidRPr="00D12878">
              <w:rPr>
                <w:highlight w:val="cyan"/>
              </w:rPr>
              <w:t>Plan 3: Study of the 50 States and Goods and Services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53B0477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4270600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81DED64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F28E26D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E836C48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2DDC339" w14:textId="77777777" w:rsidR="00EE5AAF" w:rsidRPr="00D12878" w:rsidRDefault="00EE5AAF" w:rsidP="005C7728">
            <w:pPr>
              <w:rPr>
                <w:highlight w:val="cyan"/>
              </w:rPr>
            </w:pPr>
          </w:p>
        </w:tc>
      </w:tr>
      <w:tr w:rsidR="00EE5AAF" w14:paraId="117168B2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50AD912" w14:textId="77777777" w:rsidR="00EE5AAF" w:rsidRPr="00D12878" w:rsidRDefault="00EE5AAF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26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26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27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27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27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C3685CB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27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27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28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2B79923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29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87A85C5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30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F6A96ED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72D036D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4E933B4" w14:textId="77777777" w:rsidR="00EE5AAF" w:rsidRPr="00D12878" w:rsidRDefault="00EE5AAF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29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31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EE5AAF" w14:paraId="6C028A82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6CA2225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38CC918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0B8DE3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54F1414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5C24292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880A5D2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A662767" w14:textId="77777777" w:rsidR="00EE5AAF" w:rsidRPr="00D12878" w:rsidRDefault="00EE5AAF" w:rsidP="005C7728">
            <w:pPr>
              <w:rPr>
                <w:highlight w:val="cyan"/>
              </w:rPr>
            </w:pPr>
          </w:p>
        </w:tc>
      </w:tr>
    </w:tbl>
    <w:p w14:paraId="4FFBFCCA" w14:textId="77777777" w:rsidR="00D12878" w:rsidRDefault="00D12878">
      <w:pPr>
        <w:rPr>
          <w:sz w:val="16"/>
          <w:szCs w:val="16"/>
        </w:rPr>
      </w:pPr>
    </w:p>
    <w:p w14:paraId="3AD3F4A8" w14:textId="77777777" w:rsidR="00D12878" w:rsidRDefault="00D12878">
      <w:pPr>
        <w:rPr>
          <w:sz w:val="16"/>
          <w:szCs w:val="16"/>
        </w:rPr>
      </w:pP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D12878" w14:paraId="7269C216" w14:textId="77777777" w:rsidTr="005C7728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3DBCC66C" w14:textId="77777777" w:rsidR="00D12878" w:rsidRDefault="00D12878" w:rsidP="005C7728">
            <w:pPr>
              <w:pStyle w:val="Day"/>
            </w:pPr>
            <w:r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0E14EBEA" w14:textId="77777777" w:rsidR="00D12878" w:rsidRDefault="00D12878" w:rsidP="005C7728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3AB18D8" w14:textId="77777777" w:rsidR="00D12878" w:rsidRDefault="00D12878" w:rsidP="005C7728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5E4F015" w14:textId="77777777" w:rsidR="00D12878" w:rsidRDefault="00D12878" w:rsidP="005C7728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1ADB38C3" w14:textId="77777777" w:rsidR="00D12878" w:rsidRDefault="00D12878" w:rsidP="005C7728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71D503A" w14:textId="77777777" w:rsidR="00D12878" w:rsidRDefault="00D12878" w:rsidP="005C7728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A9BB488" w14:textId="77777777" w:rsidR="00D12878" w:rsidRDefault="00D12878" w:rsidP="005C7728">
            <w:pPr>
              <w:pStyle w:val="Day"/>
            </w:pPr>
            <w:r>
              <w:t>sat</w:t>
            </w:r>
          </w:p>
        </w:tc>
      </w:tr>
      <w:tr w:rsidR="00D12878" w14:paraId="3A8E3B31" w14:textId="77777777" w:rsidTr="005C7728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E47A96C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Monday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“Sunday" 1 ""\# 0#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7E3B6F92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“Monday" 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01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9341DFD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“Tuesday" 01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02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6F6F469A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“Wednesday" 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02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1AF47E07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= “Thursday" 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03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093A497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“Friday" 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4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4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04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2B1E0ABA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Monday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“Saturday" 1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=F2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4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&lt;&gt; 0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=F2+1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5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5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05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437D46F2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18465E8" w14:textId="2BD630D9" w:rsidR="00D12878" w:rsidRDefault="00D12878" w:rsidP="005C7728">
            <w:pPr>
              <w:rPr>
                <w:highlight w:val="cyan"/>
              </w:rPr>
            </w:pPr>
            <w:r w:rsidRPr="00D12878">
              <w:rPr>
                <w:highlight w:val="cyan"/>
              </w:rPr>
              <w:t>Plan 3: Study of the 50 States and Goods and Services</w:t>
            </w:r>
          </w:p>
          <w:p w14:paraId="7D81946C" w14:textId="77777777" w:rsidR="00D12878" w:rsidRPr="00D12878" w:rsidRDefault="00D12878" w:rsidP="00D12878">
            <w:pPr>
              <w:jc w:val="center"/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F27FA54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BBB5589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CD4DB4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B2A9947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C471D0B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F32308B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4D9B5319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81794E5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=G2+1\#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06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BB7ED01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=A4+1 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07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A0C3B12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=B4+1\#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08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242F72F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=C4+1 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09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E119126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=D4+1 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10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2FA5F29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=E4+1\#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11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A216137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=F4+1\#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12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0AC2068A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ACFC7F0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0362491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25BB78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A95E0E9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2E1F6DA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1C7E97B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54D6D3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5BBBBAED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081A437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=G4+1\#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13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885A1C8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=A6+1\#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14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9C3A4A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=B6+1\#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15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751168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=C6+1\#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16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B29AB87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=D6+1 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17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8A657B4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=E6+1\#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18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07F3907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=F6+1\#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19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5DFA15F1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BFEF9D4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FC30ACB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881B9E1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3C4C60E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EEECE58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A6ED5D8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0E8B13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</w:tr>
      <w:tr w:rsidR="00D12878" w14:paraId="20C955ED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E28A7AC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=G6+1\#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20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8B56B9E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21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2EE6916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22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F423EEB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23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B74939D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24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24FCA80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25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A184985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=F8+1\#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26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3A33C099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6F23113" w14:textId="77777777" w:rsidR="00D12878" w:rsidRPr="00D12878" w:rsidRDefault="00D12878" w:rsidP="005C7728">
            <w:pPr>
              <w:jc w:val="center"/>
              <w:rPr>
                <w:highlight w:val="cyan"/>
              </w:rPr>
            </w:pPr>
            <w:r w:rsidRPr="00D12878">
              <w:rPr>
                <w:highlight w:val="cyan"/>
              </w:rPr>
              <w:t>Plan 3: Study of the 50 States and Goods and Services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45186C8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6ACA189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7BE00C6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F309D73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714FF5E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B95BAFF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6F96422B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E708013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26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26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27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27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27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CEE5894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27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27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28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EC91364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29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2F98CEA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30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A9FBF94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D85710C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34EC2DC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29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31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793B4ED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2755A10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B0D0DFA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EDDF487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3FACE8A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7D24266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4A1AB8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DEFF29C" w14:textId="77777777" w:rsidR="00D12878" w:rsidRDefault="00D12878" w:rsidP="005C7728"/>
        </w:tc>
      </w:tr>
      <w:tr w:rsidR="00D12878" w14:paraId="2A1871A6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34C9E31" w14:textId="77777777" w:rsidR="00D12878" w:rsidRDefault="00D12878" w:rsidP="005C7728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D5DA307" w14:textId="77777777" w:rsidR="00D12878" w:rsidRDefault="00D12878" w:rsidP="005C7728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=A12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=A12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=A12+1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6C442CAA" w14:textId="77777777" w:rsidR="00D12878" w:rsidRDefault="00D12878" w:rsidP="005C7728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0E726FE5" w14:textId="77777777" w:rsidR="00D12878" w:rsidRDefault="00D12878" w:rsidP="005C7728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573B5A83" w14:textId="77777777" w:rsidR="00D12878" w:rsidRDefault="00D12878" w:rsidP="005C7728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1B0C47E2" w14:textId="77777777" w:rsidR="00D12878" w:rsidRDefault="00D12878" w:rsidP="005C7728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412E58FB" w14:textId="77777777" w:rsidR="00D12878" w:rsidRDefault="00D12878" w:rsidP="005C7728">
            <w:pPr>
              <w:pStyle w:val="Date"/>
              <w:rPr>
                <w:rStyle w:val="Emphasis"/>
              </w:rPr>
            </w:pPr>
          </w:p>
        </w:tc>
      </w:tr>
      <w:tr w:rsidR="00D12878" w14:paraId="36CC39B2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6CCA654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415A0C1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CC50DD0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EAFCE96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9952B3B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AA84EFF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5EB814E" w14:textId="77777777" w:rsidR="00D12878" w:rsidRDefault="00D12878" w:rsidP="005C7728"/>
        </w:tc>
      </w:tr>
    </w:tbl>
    <w:p w14:paraId="51016642" w14:textId="77777777" w:rsidR="00D12878" w:rsidRDefault="00D12878">
      <w:pPr>
        <w:rPr>
          <w:sz w:val="16"/>
          <w:szCs w:val="16"/>
        </w:rPr>
      </w:pP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D12878" w14:paraId="38920798" w14:textId="77777777" w:rsidTr="005C7728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26450E7E" w14:textId="77777777" w:rsidR="00D12878" w:rsidRDefault="00D12878" w:rsidP="005C7728">
            <w:pPr>
              <w:pStyle w:val="Day"/>
            </w:pPr>
            <w:r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249AE2C" w14:textId="77777777" w:rsidR="00D12878" w:rsidRDefault="00D12878" w:rsidP="005C7728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1FABA2E1" w14:textId="77777777" w:rsidR="00D12878" w:rsidRDefault="00D12878" w:rsidP="005C7728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169463DD" w14:textId="77777777" w:rsidR="00D12878" w:rsidRDefault="00D12878" w:rsidP="005C7728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5C7CBC2" w14:textId="77777777" w:rsidR="00D12878" w:rsidRDefault="00D12878" w:rsidP="005C7728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CE0AD56" w14:textId="77777777" w:rsidR="00D12878" w:rsidRDefault="00D12878" w:rsidP="005C7728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0266B09C" w14:textId="77777777" w:rsidR="00D12878" w:rsidRDefault="00D12878" w:rsidP="005C7728">
            <w:pPr>
              <w:pStyle w:val="Day"/>
            </w:pPr>
            <w:r>
              <w:t>sat</w:t>
            </w:r>
          </w:p>
        </w:tc>
      </w:tr>
      <w:tr w:rsidR="00D12878" w14:paraId="3B292A71" w14:textId="77777777" w:rsidTr="005C7728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53A3187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IF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highlight w:val="lightGray"/>
              </w:rPr>
              <w:instrText>Monday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 xml:space="preserve"> = “Sunday" 1 ""\# 0#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48AFAAF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= “Monday" 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0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01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2BFE1F7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= “Tuesday" 01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1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02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264CAB21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= “Wednesday" 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1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02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664DE821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= “Thursday" 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3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3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03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5CF1D58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= “Friday" 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3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4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4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04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5A58D44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IF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highlight w:val="lightGray"/>
              </w:rPr>
              <w:instrText>Monday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 xml:space="preserve"> = “Saturday" 1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IF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=F2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instrText>4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 xml:space="preserve"> &lt;&gt; 0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=F2+1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instrText>5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 xml:space="preserve"> ""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instrText>5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>\# 0#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05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</w:tr>
      <w:tr w:rsidR="00D12878" w14:paraId="26F74449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54E087E" w14:textId="5D912B1E" w:rsidR="00D12878" w:rsidRPr="00D12878" w:rsidRDefault="00D12878" w:rsidP="005C7728">
            <w:pPr>
              <w:rPr>
                <w:highlight w:val="lightGray"/>
              </w:rPr>
            </w:pPr>
            <w:r w:rsidRPr="00D12878">
              <w:rPr>
                <w:highlight w:val="lightGray"/>
              </w:rPr>
              <w:t xml:space="preserve">Plan </w:t>
            </w:r>
            <w:r>
              <w:rPr>
                <w:highlight w:val="lightGray"/>
              </w:rPr>
              <w:t>4</w:t>
            </w:r>
            <w:r w:rsidRPr="00D12878">
              <w:rPr>
                <w:highlight w:val="lightGray"/>
              </w:rPr>
              <w:t xml:space="preserve">: </w:t>
            </w:r>
            <w:r>
              <w:rPr>
                <w:highlight w:val="lightGray"/>
              </w:rPr>
              <w:t xml:space="preserve">United States Economics and Money </w:t>
            </w:r>
          </w:p>
          <w:p w14:paraId="0DA8A2A4" w14:textId="77777777" w:rsidR="00D12878" w:rsidRPr="00D12878" w:rsidRDefault="00D12878" w:rsidP="005C7728">
            <w:pPr>
              <w:jc w:val="center"/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743164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978B91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5D20307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4CB1D14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F275392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2BDD091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466EF8A0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70376CA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=G2+1\#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06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AF10E28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=A4+1 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07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CB8E839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=B4+1\#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08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CB1CECB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=C4+1 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09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C56ED6F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=D4+1 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10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DDF6AD4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=E4+1\#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11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F122701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=F4+1\#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12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</w:tr>
      <w:tr w:rsidR="00D12878" w14:paraId="1A8AE69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A44F2DC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225A881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9BE3ABF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1E0A21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1B6BA4C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A15D811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30ED193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</w:tr>
      <w:tr w:rsidR="00D12878" w14:paraId="60D885B6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DBD282A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=G4+1\#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13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CBAB005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=A6+1\#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14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0FF84B5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=B6+1\#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15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5930C3D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=C6+1\#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16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5495CFF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=D6+1 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17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A817E7F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=E6+1\#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18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4DEC280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=F6+1\#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19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</w:tr>
      <w:tr w:rsidR="00D12878" w14:paraId="25C18A0B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D8E6F75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56BB4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65AD86C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62D9455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DA04656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8B739B1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2D1D1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</w:tr>
      <w:tr w:rsidR="00D12878" w14:paraId="713DB1A5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CD9928E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=G6+1\#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20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1D7FACD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21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5BD3A34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22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76EAB6A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23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BB2E923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24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9A69F35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25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83696A2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=F8+1\#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26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</w:tr>
      <w:tr w:rsidR="00D12878" w14:paraId="4D1DC4BF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6D4FD40" w14:textId="5EDF95E3" w:rsidR="00D12878" w:rsidRPr="00D12878" w:rsidRDefault="00D12878" w:rsidP="00D1287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4047943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AACC03B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0575673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19C4A66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3DF15F9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05AF960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1974F12A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A11AA4F" w14:textId="77777777" w:rsidR="00D12878" w:rsidRPr="008E2ACB" w:rsidRDefault="00D12878" w:rsidP="005C7728">
            <w:pPr>
              <w:pStyle w:val="Date"/>
              <w:rPr>
                <w:rStyle w:val="Emphasis"/>
                <w:color w:val="FFFFFF"/>
                <w:highlight w:val="magenta"/>
              </w:rPr>
            </w:pP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IF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=G8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instrText>26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= 0,""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IF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=G8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instrText>26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 &lt;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DocVariable MonthEnd \@ d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color w:val="FFFFFF"/>
                <w:highlight w:val="magenta"/>
              </w:rPr>
              <w:instrText>30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=G8+1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instrText>27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""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instrText>27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>\# 0#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t>27</w: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2BF40C9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=A10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27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0,""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=A10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27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&lt;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MonthEnd \@ 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=A10+1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28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28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28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E253FAD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=B10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28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0,""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=B10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28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&lt;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MonthEnd \@ 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=B10+1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29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29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29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608B5D3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=C10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29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0,""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=C10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29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&lt;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MonthEnd \@ 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=C10+1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30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73441A9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AC7BA5A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B44CCE2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29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31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49B62911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6D3668D" w14:textId="7E6BFBB2" w:rsidR="00D12878" w:rsidRPr="009074BC" w:rsidRDefault="00D12878" w:rsidP="00D12878">
            <w:pPr>
              <w:rPr>
                <w:color w:val="000000"/>
                <w:highlight w:val="magenta"/>
              </w:rPr>
            </w:pPr>
            <w:r w:rsidRPr="009074BC">
              <w:rPr>
                <w:color w:val="000000"/>
                <w:highlight w:val="magenta"/>
              </w:rPr>
              <w:t>Plan 5: Ohio and Early US History</w:t>
            </w:r>
          </w:p>
          <w:p w14:paraId="3654A3DD" w14:textId="77777777" w:rsidR="00D12878" w:rsidRPr="009074BC" w:rsidRDefault="00D12878" w:rsidP="005C7728">
            <w:pPr>
              <w:rPr>
                <w:color w:val="000000"/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1F1353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B354048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4EFB791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B61EC00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6A789EE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4631F57" w14:textId="77777777" w:rsidR="00D12878" w:rsidRDefault="00D12878" w:rsidP="005C7728"/>
        </w:tc>
      </w:tr>
    </w:tbl>
    <w:p w14:paraId="2E62FB07" w14:textId="77777777" w:rsidR="00D12878" w:rsidRDefault="00D12878">
      <w:pPr>
        <w:rPr>
          <w:sz w:val="16"/>
          <w:szCs w:val="16"/>
        </w:rPr>
      </w:pPr>
    </w:p>
    <w:p w14:paraId="7468217D" w14:textId="77777777" w:rsidR="00D12878" w:rsidRDefault="00D12878">
      <w:pPr>
        <w:rPr>
          <w:sz w:val="16"/>
          <w:szCs w:val="16"/>
        </w:rPr>
      </w:pP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D12878" w14:paraId="450B50CD" w14:textId="77777777" w:rsidTr="005C7728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9537763" w14:textId="77777777" w:rsidR="00D12878" w:rsidRDefault="00D12878" w:rsidP="005C7728">
            <w:pPr>
              <w:pStyle w:val="Day"/>
            </w:pPr>
            <w:r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2217E81C" w14:textId="77777777" w:rsidR="00D12878" w:rsidRDefault="00D12878" w:rsidP="005C7728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0A30372B" w14:textId="77777777" w:rsidR="00D12878" w:rsidRDefault="00D12878" w:rsidP="005C7728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76C11A8D" w14:textId="77777777" w:rsidR="00D12878" w:rsidRDefault="00D12878" w:rsidP="005C7728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9247A52" w14:textId="77777777" w:rsidR="00D12878" w:rsidRDefault="00D12878" w:rsidP="005C7728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37759998" w14:textId="77777777" w:rsidR="00D12878" w:rsidRDefault="00D12878" w:rsidP="005C7728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35923516" w14:textId="77777777" w:rsidR="00D12878" w:rsidRDefault="00D12878" w:rsidP="005C7728">
            <w:pPr>
              <w:pStyle w:val="Day"/>
            </w:pPr>
            <w:r>
              <w:t>sat</w:t>
            </w:r>
          </w:p>
        </w:tc>
      </w:tr>
      <w:tr w:rsidR="00D12878" w14:paraId="095A1FC5" w14:textId="77777777" w:rsidTr="005C7728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E27B112" w14:textId="77777777" w:rsidR="00D12878" w:rsidRPr="009074BC" w:rsidRDefault="00D12878" w:rsidP="005C7728">
            <w:pPr>
              <w:pStyle w:val="Date"/>
              <w:rPr>
                <w:rStyle w:val="Emphasis"/>
                <w:color w:val="auto"/>
                <w:highlight w:val="magenta"/>
              </w:rPr>
            </w:pPr>
            <w:r w:rsidRPr="009074BC">
              <w:rPr>
                <w:rStyle w:val="Emphasis"/>
                <w:color w:val="auto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auto"/>
                <w:highlight w:val="magenta"/>
              </w:rPr>
              <w:instrText xml:space="preserve"> IF </w:instrText>
            </w:r>
            <w:r w:rsidRPr="009074BC">
              <w:rPr>
                <w:rStyle w:val="Emphasis"/>
                <w:color w:val="auto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auto"/>
                <w:highlight w:val="magenta"/>
              </w:rPr>
              <w:instrText xml:space="preserve"> DocVariable MonthStart \@ dddd </w:instrText>
            </w:r>
            <w:r w:rsidRPr="009074BC">
              <w:rPr>
                <w:rStyle w:val="Emphasis"/>
                <w:color w:val="auto"/>
                <w:highlight w:val="magenta"/>
              </w:rPr>
              <w:fldChar w:fldCharType="separate"/>
            </w:r>
            <w:r w:rsidRPr="009074BC">
              <w:rPr>
                <w:rStyle w:val="Emphasis"/>
                <w:color w:val="auto"/>
                <w:highlight w:val="magenta"/>
              </w:rPr>
              <w:instrText>Monday</w:instrText>
            </w:r>
            <w:r w:rsidRPr="009074BC">
              <w:rPr>
                <w:rStyle w:val="Emphasis"/>
                <w:color w:val="auto"/>
                <w:highlight w:val="magenta"/>
              </w:rPr>
              <w:fldChar w:fldCharType="end"/>
            </w:r>
            <w:r w:rsidRPr="009074BC">
              <w:rPr>
                <w:rStyle w:val="Emphasis"/>
                <w:color w:val="auto"/>
                <w:highlight w:val="magenta"/>
              </w:rPr>
              <w:instrText xml:space="preserve"> = “Sunday" 1 ""\# 0#</w:instrText>
            </w:r>
            <w:r w:rsidRPr="009074BC">
              <w:rPr>
                <w:rStyle w:val="Emphasis"/>
                <w:color w:val="auto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3C0EF42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Monday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“Monday" 1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=A2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=A2+1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01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BA78A27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Monday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“Tuesday" 01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=B2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1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=B2+1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02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356B9F1C" w14:textId="77777777" w:rsidR="00D12878" w:rsidRPr="008E2ACB" w:rsidRDefault="00D12878" w:rsidP="005C7728">
            <w:pPr>
              <w:pStyle w:val="Date"/>
              <w:rPr>
                <w:color w:val="FFFFFF" w:themeColor="background1"/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Monday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“Wednesday" 1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=C2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1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=C2+1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02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7CC3BDB3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color w:val="FFFFFF" w:themeColor="background1"/>
                <w:highlight w:val="magenta"/>
              </w:rPr>
              <w:instrText>Monday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= “Thursday" 1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=D2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=D2+1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3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3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>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03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7C5175A2" w14:textId="77777777" w:rsidR="00D12878" w:rsidRPr="009074BC" w:rsidRDefault="00D12878" w:rsidP="005C7728">
            <w:pPr>
              <w:pStyle w:val="Date"/>
              <w:rPr>
                <w:color w:val="FFFFFF" w:themeColor="background1"/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color w:val="FFFFFF" w:themeColor="background1"/>
                <w:highlight w:val="magenta"/>
              </w:rPr>
              <w:instrText>Monday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= “Friday" 1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=E2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3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=E2+1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4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4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>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04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C1AC08F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>Monday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 “Saturday" 1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=F2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instrText>4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&lt;&gt; 0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=F2+1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instrText>5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""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instrText>5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>\# 0#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05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</w:tr>
      <w:tr w:rsidR="00D12878" w14:paraId="2DA1AA84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380BB80" w14:textId="77777777" w:rsidR="00D12878" w:rsidRPr="009074BC" w:rsidRDefault="00D12878" w:rsidP="00D12878">
            <w:pPr>
              <w:rPr>
                <w:color w:val="auto"/>
                <w:highlight w:val="magenta"/>
              </w:rPr>
            </w:pPr>
            <w:r w:rsidRPr="009074BC">
              <w:rPr>
                <w:color w:val="auto"/>
                <w:highlight w:val="magenta"/>
              </w:rPr>
              <w:t>Plan 5: Ohio and Early US History</w:t>
            </w:r>
          </w:p>
          <w:p w14:paraId="3EFF297D" w14:textId="77777777" w:rsidR="00D12878" w:rsidRPr="00D12878" w:rsidRDefault="00D12878" w:rsidP="00D1287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DE7736E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34426B2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88D2513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D41C67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9524E5E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59559C4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</w:tr>
      <w:tr w:rsidR="00D12878" w14:paraId="5482CCB8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E175C87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=G2+1\# 0#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06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14560F6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=A4+1 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07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DA5A6DD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=B4+1\#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08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6FF62E7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=C4+1 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09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E81D9B7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=D4+1 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10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689F1E3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=E4+1\#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11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51151FB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=F4+1\# 0#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12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</w:tr>
      <w:tr w:rsidR="00D12878" w14:paraId="6BFC1125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8F49413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E15F97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61CF0A7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F493DD7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7D62EA8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EC8BCCB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5FFA8CF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</w:tr>
      <w:tr w:rsidR="00D12878" w14:paraId="2CF6692C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02AB3B3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=G4+1\# 0#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13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13CAC39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=A6+1\#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14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FA7EA83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=B6+1\#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15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7DC7B54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=C6+1\#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16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0743A41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=D6+1 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17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5EBA94D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=E6+1\#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18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CCAD913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=F6+1\# 0#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19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</w:tr>
      <w:tr w:rsidR="00D12878" w14:paraId="169E356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42D8A77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225A3A9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9047F95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C9F544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770861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2D46AC9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A11595E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</w:tr>
      <w:tr w:rsidR="00D12878" w:rsidRPr="00D12878" w14:paraId="089039DF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E738A7B" w14:textId="77777777" w:rsidR="00D12878" w:rsidRPr="00D12878" w:rsidRDefault="00D12878" w:rsidP="005C7728">
            <w:pPr>
              <w:pStyle w:val="Date"/>
              <w:rPr>
                <w:rStyle w:val="Emphasis"/>
              </w:rPr>
            </w:pP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=G6+1\# 0#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t>20</w:t>
            </w:r>
            <w:r w:rsidRPr="00D12878"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1947743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=A8+1\#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21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7B0125D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=B8+1\#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22</w:t>
            </w:r>
            <w:r w:rsidRPr="00D12878"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8BD6F80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=C8+1\#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23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66B42C3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=D8+1\#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24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BED14B2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=E8+1\#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25</w:t>
            </w:r>
            <w:r w:rsidRPr="00D12878"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13FD30D" w14:textId="77777777" w:rsidR="00D12878" w:rsidRPr="00D12878" w:rsidRDefault="00D12878" w:rsidP="005C7728">
            <w:pPr>
              <w:pStyle w:val="Date"/>
              <w:rPr>
                <w:rStyle w:val="Emphasis"/>
              </w:rPr>
            </w:pP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=F8+1\# 0#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t>26</w:t>
            </w:r>
            <w:r w:rsidRPr="00D12878">
              <w:rPr>
                <w:rStyle w:val="Emphasis"/>
              </w:rPr>
              <w:fldChar w:fldCharType="end"/>
            </w:r>
          </w:p>
        </w:tc>
      </w:tr>
      <w:tr w:rsidR="00D12878" w:rsidRPr="00D12878" w14:paraId="1354D15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008D092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3624A1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127FD6E" w14:textId="77777777" w:rsidR="00D12878" w:rsidRP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6324B5A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2818A71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EA90D94" w14:textId="77777777" w:rsidR="00D12878" w:rsidRP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67AE29F" w14:textId="77777777" w:rsidR="00D12878" w:rsidRPr="00D12878" w:rsidRDefault="00D12878" w:rsidP="005C7728"/>
        </w:tc>
      </w:tr>
      <w:tr w:rsidR="00D12878" w:rsidRPr="00D12878" w14:paraId="087CEDFF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7EFDFCE" w14:textId="77777777" w:rsidR="00D12878" w:rsidRPr="00D12878" w:rsidRDefault="00D12878" w:rsidP="005C7728">
            <w:pPr>
              <w:pStyle w:val="Date"/>
              <w:rPr>
                <w:rStyle w:val="Emphasis"/>
              </w:rPr>
            </w:pP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IF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=G8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26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= 0,""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IF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=G8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26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 &lt;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DocVariable MonthEnd \@ d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</w:rPr>
              <w:instrText>30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=G8+1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27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""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27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>\# 0#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t>27</w:t>
            </w:r>
            <w:r w:rsidRPr="00D12878"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869BC94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=A10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27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=A10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27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30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=A10+1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separate"/>
            </w:r>
            <w:r w:rsidRPr="00D12878">
              <w:rPr>
                <w:noProof/>
              </w:rPr>
              <w:t>28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B742BF7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=B10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=B10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30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=B10+1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separate"/>
            </w:r>
            <w:r w:rsidRPr="00D12878">
              <w:rPr>
                <w:noProof/>
              </w:rPr>
              <w:t>29</w:t>
            </w:r>
            <w:r w:rsidRPr="00D12878"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2C79766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=C10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=C10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30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=C10+1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30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30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separate"/>
            </w:r>
            <w:r w:rsidRPr="00D12878">
              <w:rPr>
                <w:noProof/>
              </w:rPr>
              <w:t>30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E07D06A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=D10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30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=D10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30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30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=D10+1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CD33A5D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=E10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0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=E10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31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=E10+1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E72E30B" w14:textId="77777777" w:rsidR="00D12878" w:rsidRPr="00D12878" w:rsidRDefault="00D12878" w:rsidP="005C7728">
            <w:pPr>
              <w:pStyle w:val="Date"/>
              <w:rPr>
                <w:rStyle w:val="Emphasis"/>
              </w:rPr>
            </w:pP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IF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=F10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0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= 0,""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IF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=F10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29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 &lt;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DocVariable MonthEnd \@ d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</w:rPr>
              <w:instrText>31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=F10+1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30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""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30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>\# 0#</w:instrText>
            </w:r>
            <w:r w:rsidRPr="00D12878">
              <w:rPr>
                <w:rStyle w:val="Emphasis"/>
              </w:rPr>
              <w:fldChar w:fldCharType="end"/>
            </w:r>
          </w:p>
        </w:tc>
      </w:tr>
      <w:tr w:rsidR="00D12878" w:rsidRPr="00D12878" w14:paraId="6013AB11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56389CD" w14:textId="77777777" w:rsidR="00D12878" w:rsidRPr="00D12878" w:rsidRDefault="00D12878" w:rsidP="00D1287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6AA45DB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D46A7DF" w14:textId="77777777" w:rsidR="00D12878" w:rsidRP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AA2CA2A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23270EC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422C209" w14:textId="77777777" w:rsidR="00D12878" w:rsidRP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47AA4DE" w14:textId="77777777" w:rsidR="00D12878" w:rsidRPr="00D12878" w:rsidRDefault="00D12878" w:rsidP="005C7728"/>
        </w:tc>
      </w:tr>
      <w:tr w:rsidR="00D12878" w14:paraId="3D8F9F0E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D96A3E2" w14:textId="77777777" w:rsidR="00D12878" w:rsidRDefault="00D12878" w:rsidP="005C7728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71A06D8" w14:textId="77777777" w:rsidR="00D12878" w:rsidRDefault="00D12878" w:rsidP="005C7728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=A12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=A12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=A12+1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4C855BF8" w14:textId="77777777" w:rsidR="00D12878" w:rsidRDefault="00D12878" w:rsidP="005C7728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33260838" w14:textId="77777777" w:rsidR="00D12878" w:rsidRDefault="00D12878" w:rsidP="005C7728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55161EFD" w14:textId="77777777" w:rsidR="00D12878" w:rsidRDefault="00D12878" w:rsidP="005C7728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4CAFB729" w14:textId="77777777" w:rsidR="00D12878" w:rsidRDefault="00D12878" w:rsidP="005C7728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0C128547" w14:textId="77777777" w:rsidR="00D12878" w:rsidRDefault="00D12878" w:rsidP="005C7728">
            <w:pPr>
              <w:pStyle w:val="Date"/>
              <w:rPr>
                <w:rStyle w:val="Emphasis"/>
              </w:rPr>
            </w:pPr>
          </w:p>
        </w:tc>
      </w:tr>
    </w:tbl>
    <w:p w14:paraId="22985722" w14:textId="77777777" w:rsidR="00D12878" w:rsidRDefault="00D12878">
      <w:pPr>
        <w:rPr>
          <w:sz w:val="16"/>
          <w:szCs w:val="16"/>
        </w:rPr>
      </w:pPr>
    </w:p>
    <w:sectPr w:rsidR="00D12878">
      <w:pgSz w:w="12240" w:h="15840" w:code="1"/>
      <w:pgMar w:top="778" w:right="749" w:bottom="605" w:left="749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36051" w14:textId="77777777" w:rsidR="00564F62" w:rsidRDefault="00564F62">
      <w:pPr>
        <w:spacing w:after="0" w:line="240" w:lineRule="auto"/>
      </w:pPr>
      <w:r>
        <w:separator/>
      </w:r>
    </w:p>
  </w:endnote>
  <w:endnote w:type="continuationSeparator" w:id="0">
    <w:p w14:paraId="3BC235A6" w14:textId="77777777" w:rsidR="00564F62" w:rsidRDefault="00564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226B8" w14:textId="77777777" w:rsidR="00564F62" w:rsidRDefault="00564F62">
      <w:pPr>
        <w:spacing w:after="0" w:line="240" w:lineRule="auto"/>
      </w:pPr>
      <w:r>
        <w:separator/>
      </w:r>
    </w:p>
  </w:footnote>
  <w:footnote w:type="continuationSeparator" w:id="0">
    <w:p w14:paraId="5FC39897" w14:textId="77777777" w:rsidR="00564F62" w:rsidRDefault="00564F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nthEnd" w:val="30/11/16"/>
    <w:docVar w:name="MonthStart" w:val="01/11/16"/>
  </w:docVars>
  <w:rsids>
    <w:rsidRoot w:val="00EE5AAF"/>
    <w:rsid w:val="00120278"/>
    <w:rsid w:val="00195D95"/>
    <w:rsid w:val="00564F62"/>
    <w:rsid w:val="00677B6D"/>
    <w:rsid w:val="00683123"/>
    <w:rsid w:val="007B29DC"/>
    <w:rsid w:val="00837FF0"/>
    <w:rsid w:val="0086460F"/>
    <w:rsid w:val="008E2ACB"/>
    <w:rsid w:val="009074BC"/>
    <w:rsid w:val="00AC20C3"/>
    <w:rsid w:val="00B21545"/>
    <w:rsid w:val="00B75A54"/>
    <w:rsid w:val="00BE33C9"/>
    <w:rsid w:val="00C26BE9"/>
    <w:rsid w:val="00C47FD1"/>
    <w:rsid w:val="00C50653"/>
    <w:rsid w:val="00D12878"/>
    <w:rsid w:val="00D56312"/>
    <w:rsid w:val="00EE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DBDC7A9"/>
  <w15:docId w15:val="{A6C8038D-B992-7D43-851B-E5A7EA435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232F34" w:themeColor="text2"/>
        <w:sz w:val="18"/>
        <w:szCs w:val="18"/>
        <w:lang w:val="en-US" w:eastAsia="ja-JP" w:bidi="ar-SA"/>
      </w:rPr>
    </w:rPrDefault>
    <w:pPrDefault>
      <w:pPr>
        <w:spacing w:after="4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" w:line="240" w:lineRule="auto"/>
      <w:jc w:val="right"/>
      <w:outlineLvl w:val="0"/>
    </w:pPr>
    <w:rPr>
      <w:rFonts w:asciiTheme="majorHAnsi" w:eastAsiaTheme="majorEastAsia" w:hAnsiTheme="majorHAnsi" w:cstheme="majorBidi"/>
      <w:b/>
      <w:caps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1"/>
    </w:pPr>
    <w:rPr>
      <w:rFonts w:asciiTheme="majorHAnsi" w:eastAsiaTheme="majorEastAsia" w:hAnsiTheme="majorHAnsi" w:cstheme="majorBidi"/>
      <w:b/>
      <w:i/>
      <w:caps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sz w:val="36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3"/>
    </w:pPr>
    <w:rPr>
      <w:rFonts w:asciiTheme="majorHAnsi" w:eastAsiaTheme="majorEastAsia" w:hAnsiTheme="majorHAnsi" w:cstheme="majorBidi"/>
      <w:i/>
      <w:iCs/>
      <w:sz w:val="3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4"/>
    </w:pPr>
    <w:rPr>
      <w:rFonts w:asciiTheme="majorHAnsi" w:eastAsiaTheme="majorEastAsia" w:hAnsiTheme="majorHAnsi" w:cstheme="majorBidi"/>
      <w:b/>
      <w:caps/>
      <w:color w:val="C5882B" w:themeColor="accent1"/>
      <w:sz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5"/>
    </w:pPr>
    <w:rPr>
      <w:rFonts w:asciiTheme="majorHAnsi" w:eastAsiaTheme="majorEastAsia" w:hAnsiTheme="majorHAnsi" w:cstheme="majorBidi"/>
      <w:b/>
      <w:i/>
      <w:caps/>
      <w:color w:val="C5882B" w:themeColor="accent1"/>
      <w:sz w:val="3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i/>
      <w:iCs/>
      <w:color w:val="C5882B" w:themeColor="accent1"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color w:val="C5882B" w:themeColor="accent1"/>
      <w:sz w:val="32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8"/>
    </w:pPr>
    <w:rPr>
      <w:rFonts w:asciiTheme="majorHAnsi" w:eastAsiaTheme="majorEastAsia" w:hAnsiTheme="majorHAnsi" w:cstheme="majorBidi"/>
      <w:b/>
      <w:iCs/>
      <w:caps/>
      <w:sz w:val="2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y">
    <w:name w:val="Day"/>
    <w:basedOn w:val="Normal"/>
    <w:uiPriority w:val="2"/>
    <w:qFormat/>
    <w:pPr>
      <w:spacing w:after="60" w:line="240" w:lineRule="auto"/>
    </w:pPr>
    <w:rPr>
      <w:rFonts w:eastAsiaTheme="minorEastAsia"/>
      <w:caps/>
      <w:color w:val="936520" w:themeColor="accent1" w:themeShade="BF"/>
      <w:spacing w:val="20"/>
      <w:sz w:val="26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aps/>
      <w:sz w:val="36"/>
      <w:szCs w:val="32"/>
    </w:rPr>
  </w:style>
  <w:style w:type="paragraph" w:customStyle="1" w:styleId="Month">
    <w:name w:val="Month"/>
    <w:basedOn w:val="Normal"/>
    <w:uiPriority w:val="1"/>
    <w:qFormat/>
    <w:pPr>
      <w:spacing w:after="720" w:line="240" w:lineRule="auto"/>
      <w:contextualSpacing/>
    </w:pPr>
    <w:rPr>
      <w:b/>
      <w:caps/>
      <w:sz w:val="160"/>
    </w:rPr>
  </w:style>
  <w:style w:type="paragraph" w:styleId="Title">
    <w:name w:val="Title"/>
    <w:basedOn w:val="Normal"/>
    <w:link w:val="TitleChar"/>
    <w:uiPriority w:val="10"/>
    <w:semiHidden/>
    <w:unhideWhenUsed/>
    <w:qFormat/>
    <w:pPr>
      <w:spacing w:after="120" w:line="240" w:lineRule="auto"/>
      <w:contextualSpacing/>
    </w:pPr>
    <w:rPr>
      <w:rFonts w:asciiTheme="majorHAnsi" w:eastAsiaTheme="majorEastAsia" w:hAnsiTheme="majorHAnsi" w:cstheme="majorBidi"/>
      <w:b/>
      <w:caps/>
      <w:kern w:val="28"/>
      <w:sz w:val="80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caps/>
      <w:kern w:val="28"/>
      <w:sz w:val="80"/>
      <w:szCs w:val="56"/>
    </w:r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480" w:line="240" w:lineRule="auto"/>
      <w:contextualSpacing/>
    </w:pPr>
    <w:rPr>
      <w:rFonts w:eastAsiaTheme="minorEastAsia"/>
      <w:caps/>
      <w:color w:val="C5882B" w:themeColor="accent1"/>
      <w:sz w:val="44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caps/>
      <w:color w:val="C5882B" w:themeColor="accent1"/>
      <w:sz w:val="44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i/>
      <w:caps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sz w:val="3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sz w:val="36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caps/>
      <w:color w:val="C5882B" w:themeColor="accent1"/>
      <w:sz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i/>
      <w:caps/>
      <w:color w:val="C5882B" w:themeColor="accent1"/>
      <w:sz w:val="32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/>
      <w:iCs/>
      <w:color w:val="C5882B" w:themeColor="accent1"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i/>
      <w:color w:val="C5882B" w:themeColor="accent1"/>
      <w:sz w:val="32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b/>
      <w:iCs/>
      <w:caps/>
      <w:sz w:val="28"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232F34" w:themeColor="text2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val="C5882B" w:themeColor="accent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120" w:after="120" w:line="240" w:lineRule="auto"/>
      <w:contextualSpacing/>
    </w:pPr>
    <w:rPr>
      <w:i/>
      <w:iCs/>
      <w:sz w:val="28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28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120" w:after="120" w:line="240" w:lineRule="auto"/>
      <w:contextualSpacing/>
    </w:pPr>
    <w:rPr>
      <w:b/>
      <w:i/>
      <w:iCs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sz w:val="28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232F34" w:themeColor="text2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i/>
      <w:caps/>
      <w:smallCaps w:val="0"/>
      <w:color w:val="232F34" w:themeColor="text2"/>
      <w:spacing w:val="0"/>
    </w:rPr>
  </w:style>
  <w:style w:type="character" w:styleId="BookTitle">
    <w:name w:val="Book Title"/>
    <w:basedOn w:val="DefaultParagraphFont"/>
    <w:uiPriority w:val="33"/>
    <w:semiHidden/>
    <w:unhideWhenUsed/>
    <w:qFormat/>
    <w:rPr>
      <w:b w:val="0"/>
      <w:bCs/>
      <w:i w:val="0"/>
      <w:iCs/>
      <w:color w:val="C5882B" w:themeColor="accent1"/>
      <w:spacing w:val="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Cs/>
      <w:sz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Date">
    <w:name w:val="Date"/>
    <w:basedOn w:val="Normal"/>
    <w:link w:val="DateChar"/>
    <w:uiPriority w:val="3"/>
    <w:unhideWhenUsed/>
    <w:qFormat/>
    <w:pPr>
      <w:spacing w:after="0" w:line="240" w:lineRule="auto"/>
      <w:jc w:val="right"/>
    </w:pPr>
    <w:rPr>
      <w:b/>
      <w:sz w:val="36"/>
    </w:rPr>
  </w:style>
  <w:style w:type="character" w:styleId="Emphasis">
    <w:name w:val="Emphasis"/>
    <w:basedOn w:val="DefaultParagraphFont"/>
    <w:uiPriority w:val="20"/>
    <w:unhideWhenUsed/>
    <w:qFormat/>
    <w:rPr>
      <w:color w:val="936520" w:themeColor="accent1" w:themeShade="BF"/>
    </w:rPr>
  </w:style>
  <w:style w:type="character" w:customStyle="1" w:styleId="DateChar">
    <w:name w:val="Date Char"/>
    <w:basedOn w:val="DefaultParagraphFont"/>
    <w:link w:val="Date"/>
    <w:uiPriority w:val="3"/>
    <w:rPr>
      <w:b/>
      <w:sz w:val="3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benson/Library/Containers/com.microsoft.Word/Data/Library/Application%20Support/Microsoft/Office/16.0/DTS/en-US%7b4599BCE3-2BF3-4E45-8B36-80CC46BF6C05%7d/%7bDFABD405-05CE-DF4B-9FBE-3278CA8A0E95%7dtf16382964.dotm" TargetMode="External"/></Relationships>
</file>

<file path=word/theme/theme1.xml><?xml version="1.0" encoding="utf-8"?>
<a:theme xmlns:a="http://schemas.openxmlformats.org/drawingml/2006/main" name="Office Theme">
  <a:themeElements>
    <a:clrScheme name="Custom 40">
      <a:dk1>
        <a:sysClr val="windowText" lastClr="000000"/>
      </a:dk1>
      <a:lt1>
        <a:sysClr val="window" lastClr="FFFFFF"/>
      </a:lt1>
      <a:dk2>
        <a:srgbClr val="232F34"/>
      </a:dk2>
      <a:lt2>
        <a:srgbClr val="FAF5EE"/>
      </a:lt2>
      <a:accent1>
        <a:srgbClr val="C5882B"/>
      </a:accent1>
      <a:accent2>
        <a:srgbClr val="337D8F"/>
      </a:accent2>
      <a:accent3>
        <a:srgbClr val="B55C40"/>
      </a:accent3>
      <a:accent4>
        <a:srgbClr val="78822B"/>
      </a:accent4>
      <a:accent5>
        <a:srgbClr val="DBBA4F"/>
      </a:accent5>
      <a:accent6>
        <a:srgbClr val="A3597A"/>
      </a:accent6>
      <a:hlink>
        <a:srgbClr val="2BB0B5"/>
      </a:hlink>
      <a:folHlink>
        <a:srgbClr val="B56996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E9DC063-FA65-4831-B48A-57662B21B7D9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2.xml><?xml version="1.0" encoding="utf-8"?>
<ds:datastoreItem xmlns:ds="http://schemas.openxmlformats.org/officeDocument/2006/customXml" ds:itemID="{D4016E1A-1BF6-4C8D-8258-FF37E7D25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E34158-1307-487D-B963-14F769BA8DFA}"/>
</file>

<file path=customXml/itemProps4.xml><?xml version="1.0" encoding="utf-8"?>
<ds:datastoreItem xmlns:ds="http://schemas.openxmlformats.org/officeDocument/2006/customXml" ds:itemID="{F9B403AD-0BE0-8147-8FB1-F5A6EC363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{DFABD405-05CE-DF4B-9FBE-3278CA8A0E95}tf16382964.dotm</Template>
  <TotalTime>5</TotalTime>
  <Pages>4</Pages>
  <Words>2868</Words>
  <Characters>7687</Characters>
  <Application>Microsoft Office Word</Application>
  <DocSecurity>0</DocSecurity>
  <Lines>7687</Lines>
  <Paragraphs>2638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UnitCalendar_Template</dc:title>
  <dc:subject/>
  <dc:creator>OCALI Teaching All Learners center </dc:creator>
  <cp:keywords/>
  <dc:description/>
  <cp:lastModifiedBy>John Deever</cp:lastModifiedBy>
  <cp:revision>4</cp:revision>
  <dcterms:created xsi:type="dcterms:W3CDTF">2026-03-09T10:51:00Z</dcterms:created>
  <dcterms:modified xsi:type="dcterms:W3CDTF">2026-03-09T10:53:00Z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iteId">
    <vt:lpwstr>72f988bf-86f1-41af-91ab-2d7cd011db47</vt:lpwstr>
  </property>
  <property fmtid="{D5CDD505-2E9C-101B-9397-08002B2CF9AE}" pid="4" name="MSIP_Label_f42aa342-8706-4288-bd11-ebb85995028c_Owner">
    <vt:lpwstr>v-shbahu@microsoft.com</vt:lpwstr>
  </property>
  <property fmtid="{D5CDD505-2E9C-101B-9397-08002B2CF9AE}" pid="5" name="MSIP_Label_f42aa342-8706-4288-bd11-ebb85995028c_SetDate">
    <vt:lpwstr>2018-05-15T09:22:12.8740449Z</vt:lpwstr>
  </property>
  <property fmtid="{D5CDD505-2E9C-101B-9397-08002B2CF9AE}" pid="6" name="MSIP_Label_f42aa342-8706-4288-bd11-ebb85995028c_Name">
    <vt:lpwstr>General</vt:lpwstr>
  </property>
  <property fmtid="{D5CDD505-2E9C-101B-9397-08002B2CF9AE}" pid="7" name="MSIP_Label_f42aa342-8706-4288-bd11-ebb85995028c_Application">
    <vt:lpwstr>Microsoft Azure Information Protection</vt:lpwstr>
  </property>
  <property fmtid="{D5CDD505-2E9C-101B-9397-08002B2CF9AE}" pid="8" name="MSIP_Label_f42aa342-8706-4288-bd11-ebb85995028c_Extended_MSFT_Method">
    <vt:lpwstr>Automatic</vt:lpwstr>
  </property>
  <property fmtid="{D5CDD505-2E9C-101B-9397-08002B2CF9AE}" pid="9" name="Sensitivity">
    <vt:lpwstr>General</vt:lpwstr>
  </property>
  <property fmtid="{D5CDD505-2E9C-101B-9397-08002B2CF9AE}" pid="10" name="ContentTypeId">
    <vt:lpwstr>0x0101003BCF7B2960E4DB44BE64584B12952AC4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